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5A92" w14:textId="77777777" w:rsidR="00C43DC6" w:rsidRDefault="00C43DC6"/>
    <w:p w14:paraId="1F585047" w14:textId="6CF10E64" w:rsidR="00C43DC6" w:rsidRPr="00C43DC6" w:rsidRDefault="00C43DC6">
      <w:pPr>
        <w:rPr>
          <w:b/>
          <w:bCs/>
        </w:rPr>
      </w:pPr>
      <w:r w:rsidRPr="00C43DC6">
        <w:rPr>
          <w:b/>
          <w:bCs/>
        </w:rPr>
        <w:t>Ben Prichard</w:t>
      </w:r>
    </w:p>
    <w:p w14:paraId="68F3D2F6" w14:textId="77777777" w:rsidR="00C43DC6" w:rsidRDefault="00C43DC6"/>
    <w:p w14:paraId="29527E15" w14:textId="77777777" w:rsidR="00C43DC6" w:rsidRPr="00C43DC6" w:rsidRDefault="00C43DC6" w:rsidP="00C43DC6">
      <w:r w:rsidRPr="00C43DC6">
        <w:t>Ben Prichard is CEO of AVK, the largest and fastest-growing supplier of innovative</w:t>
      </w:r>
    </w:p>
    <w:p w14:paraId="5CBBB761" w14:textId="77777777" w:rsidR="00C43DC6" w:rsidRPr="00C43DC6" w:rsidRDefault="00C43DC6" w:rsidP="00C43DC6">
      <w:r w:rsidRPr="00C43DC6">
        <w:t>power solutions for data centres and leading organisations</w:t>
      </w:r>
    </w:p>
    <w:p w14:paraId="2876F695" w14:textId="3E32A6DC" w:rsidR="00C43DC6" w:rsidRDefault="00C43DC6" w:rsidP="00C43DC6">
      <w:r w:rsidRPr="00C43DC6">
        <w:t xml:space="preserve">across the UK and Europe. </w:t>
      </w:r>
    </w:p>
    <w:p w14:paraId="5B35D860" w14:textId="77777777" w:rsidR="00C43DC6" w:rsidRPr="00C43DC6" w:rsidRDefault="00C43DC6" w:rsidP="00C43DC6"/>
    <w:p w14:paraId="50E8D584" w14:textId="3BBAB52A" w:rsidR="001B66A9" w:rsidRDefault="00C43DC6" w:rsidP="00C43DC6">
      <w:r w:rsidRPr="00C43DC6">
        <w:t>With over a decade of experience managing and delivering complete end-to-end critical power projects, numerous hyperscale data centre owners and operators all trust Ben’s experience and extensive knowledge of energy technology to successfully deliver multi-million-pound contracts.</w:t>
      </w:r>
    </w:p>
    <w:sectPr w:rsidR="001B66A9" w:rsidSect="0048526A">
      <w:headerReference w:type="default" r:id="rId10"/>
      <w:footerReference w:type="default" r:id="rId11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93EDD" w14:textId="77777777" w:rsidR="00B24D75" w:rsidRDefault="00B24D75" w:rsidP="0048526A">
      <w:r>
        <w:separator/>
      </w:r>
    </w:p>
  </w:endnote>
  <w:endnote w:type="continuationSeparator" w:id="0">
    <w:p w14:paraId="6158DD6F" w14:textId="77777777" w:rsidR="00B24D75" w:rsidRDefault="00B24D75" w:rsidP="0048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lus Jakarta Sans ExtraBold">
    <w:panose1 w:val="00000000000000000000"/>
    <w:charset w:val="4D"/>
    <w:family w:val="auto"/>
    <w:pitch w:val="variable"/>
    <w:sig w:usb0="A10000FF" w:usb1="40006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A1792" w14:textId="77777777" w:rsidR="0048526A" w:rsidRDefault="0048526A">
    <w:pPr>
      <w:pStyle w:val="Footer"/>
      <w:rPr>
        <w:rFonts w:ascii="Plus Jakarta Sans ExtraBold" w:hAnsi="Plus Jakarta Sans ExtraBold"/>
        <w:b/>
        <w:bCs/>
      </w:rPr>
    </w:pPr>
  </w:p>
  <w:p w14:paraId="4C073054" w14:textId="77777777" w:rsidR="0048526A" w:rsidRPr="0048526A" w:rsidRDefault="0048526A" w:rsidP="0048526A">
    <w:pPr>
      <w:pStyle w:val="Footer"/>
      <w:rPr>
        <w:rFonts w:ascii="Plus Jakarta Sans ExtraBold" w:hAnsi="Plus Jakarta Sans ExtraBold"/>
        <w:b/>
        <w:bCs/>
      </w:rPr>
    </w:pPr>
    <w:r w:rsidRPr="0048526A">
      <w:rPr>
        <w:rFonts w:ascii="Plus Jakarta Sans ExtraBold" w:hAnsi="Plus Jakarta Sans ExtraBold"/>
        <w:b/>
        <w:bCs/>
      </w:rPr>
      <w:t>Powering</w:t>
    </w:r>
  </w:p>
  <w:p w14:paraId="4AD5DCC2" w14:textId="77777777" w:rsidR="0048526A" w:rsidRPr="0048526A" w:rsidRDefault="0048526A" w:rsidP="0048526A">
    <w:pPr>
      <w:pStyle w:val="Footer"/>
      <w:rPr>
        <w:rFonts w:ascii="Plus Jakarta Sans ExtraBold" w:hAnsi="Plus Jakarta Sans ExtraBold"/>
        <w:b/>
        <w:bCs/>
      </w:rPr>
    </w:pPr>
    <w:r w:rsidRPr="0048526A">
      <w:rPr>
        <w:rFonts w:ascii="Plus Jakarta Sans ExtraBold" w:hAnsi="Plus Jakarta Sans ExtraBold"/>
        <w:b/>
        <w:bCs/>
      </w:rPr>
      <w:t>tomorrow’s data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9F0D9" w14:textId="77777777" w:rsidR="00B24D75" w:rsidRDefault="00B24D75" w:rsidP="0048526A">
      <w:r>
        <w:separator/>
      </w:r>
    </w:p>
  </w:footnote>
  <w:footnote w:type="continuationSeparator" w:id="0">
    <w:p w14:paraId="1D79DC41" w14:textId="77777777" w:rsidR="00B24D75" w:rsidRDefault="00B24D75" w:rsidP="00485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B5CC3" w14:textId="77777777" w:rsidR="0048526A" w:rsidRDefault="0048526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453ABA4" wp14:editId="48ECB447">
          <wp:simplePos x="0" y="0"/>
          <wp:positionH relativeFrom="column">
            <wp:posOffset>-62043</wp:posOffset>
          </wp:positionH>
          <wp:positionV relativeFrom="paragraph">
            <wp:posOffset>-127000</wp:posOffset>
          </wp:positionV>
          <wp:extent cx="1338580" cy="259715"/>
          <wp:effectExtent l="0" t="0" r="0" b="0"/>
          <wp:wrapTight wrapText="bothSides">
            <wp:wrapPolygon edited="0">
              <wp:start x="1639" y="0"/>
              <wp:lineTo x="0" y="16900"/>
              <wp:lineTo x="0" y="20068"/>
              <wp:lineTo x="21313" y="20068"/>
              <wp:lineTo x="21108" y="0"/>
              <wp:lineTo x="1639" y="0"/>
            </wp:wrapPolygon>
          </wp:wrapTight>
          <wp:docPr id="770822793" name="Picture 1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822793" name="Picture 1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580" cy="259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C6"/>
    <w:rsid w:val="00134A54"/>
    <w:rsid w:val="001B66A9"/>
    <w:rsid w:val="00302148"/>
    <w:rsid w:val="00332768"/>
    <w:rsid w:val="003C5D0B"/>
    <w:rsid w:val="0048526A"/>
    <w:rsid w:val="004C7D21"/>
    <w:rsid w:val="004F7E24"/>
    <w:rsid w:val="00737F79"/>
    <w:rsid w:val="00800B49"/>
    <w:rsid w:val="00B24D75"/>
    <w:rsid w:val="00C43DC6"/>
    <w:rsid w:val="00DC6AC2"/>
    <w:rsid w:val="00DF1250"/>
    <w:rsid w:val="00E526E4"/>
    <w:rsid w:val="00E914D0"/>
    <w:rsid w:val="00EB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5B997"/>
  <w15:chartTrackingRefBased/>
  <w15:docId w15:val="{F1B8428E-6476-0842-8DEB-AC2DAE067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52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52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52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52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52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52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52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52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52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52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52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526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52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52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52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52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52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526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852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526A"/>
  </w:style>
  <w:style w:type="paragraph" w:styleId="Footer">
    <w:name w:val="footer"/>
    <w:basedOn w:val="Normal"/>
    <w:link w:val="FooterChar"/>
    <w:uiPriority w:val="99"/>
    <w:unhideWhenUsed/>
    <w:rsid w:val="004852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5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GCaltabiano/Library/Group%20Containers/UBF8T346G9.Office/User%20Content.localized/Templates.localized/AVK%20-%20Simple%20Header%20&amp;%20Foo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F41B3E693F1846B0487D75DA61E278" ma:contentTypeVersion="16" ma:contentTypeDescription="Create a new document." ma:contentTypeScope="" ma:versionID="1c42ac66c6b0ea9cc7907acfbb409c12">
  <xsd:schema xmlns:xsd="http://www.w3.org/2001/XMLSchema" xmlns:xs="http://www.w3.org/2001/XMLSchema" xmlns:p="http://schemas.microsoft.com/office/2006/metadata/properties" xmlns:ns2="a45d5b49-9791-46d6-ae21-9285a103b362" xmlns:ns3="6727d135-b990-49bf-8634-050ceb5b52ea" xmlns:ns4="http://schemas.microsoft.com/sharepoint/v4" targetNamespace="http://schemas.microsoft.com/office/2006/metadata/properties" ma:root="true" ma:fieldsID="ae64f895af98fcc967e3faf114ea615d" ns2:_="" ns3:_="" ns4:_="">
    <xsd:import namespace="a45d5b49-9791-46d6-ae21-9285a103b362"/>
    <xsd:import namespace="6727d135-b990-49bf-8634-050ceb5b52e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2:SharedWithUsers" minOccurs="0"/>
                <xsd:element ref="ns2:SharedWithDetails" minOccurs="0"/>
                <xsd:element ref="ns4:IconOverla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d5b49-9791-46d6-ae21-9285a103b3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ddf3fdb6-1aeb-44b2-9091-4a5075c345d6}" ma:internalName="TaxCatchAll" ma:showField="CatchAllData" ma:web="a45d5b49-9791-46d6-ae21-9285a103b3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7d135-b990-49bf-8634-050ceb5b5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dd46fa9-67b6-412e-8250-0df0b8349a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6727d135-b990-49bf-8634-050ceb5b52ea">
      <Terms xmlns="http://schemas.microsoft.com/office/infopath/2007/PartnerControls"/>
    </lcf76f155ced4ddcb4097134ff3c332f>
    <TaxCatchAll xmlns="a45d5b49-9791-46d6-ae21-9285a103b362" xsi:nil="true"/>
    <_dlc_DocId xmlns="a45d5b49-9791-46d6-ae21-9285a103b362">AT5SW3W3KJAM-41721583-69817</_dlc_DocId>
    <_dlc_DocIdUrl xmlns="a45d5b49-9791-46d6-ae21-9285a103b362">
      <Url>https://spacomms.sharepoint.com/sites/Clients/_layouts/15/DocIdRedir.aspx?ID=AT5SW3W3KJAM-41721583-69817</Url>
      <Description>AT5SW3W3KJAM-41721583-69817</Description>
    </_dlc_DocIdUrl>
  </documentManagement>
</p:properties>
</file>

<file path=customXml/itemProps1.xml><?xml version="1.0" encoding="utf-8"?>
<ds:datastoreItem xmlns:ds="http://schemas.openxmlformats.org/officeDocument/2006/customXml" ds:itemID="{B1451001-F977-4D31-B4A4-4B244BABDF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691E7-7EC6-449A-9FC1-3E336C2867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FC2561-33BA-4BA8-A412-D45C3C9A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5d5b49-9791-46d6-ae21-9285a103b362"/>
    <ds:schemaRef ds:uri="6727d135-b990-49bf-8634-050ceb5b52e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C3D05B-6DD3-4F7F-9CF0-2546C37D7C7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6727d135-b990-49bf-8634-050ceb5b52ea"/>
    <ds:schemaRef ds:uri="a45d5b49-9791-46d6-ae21-9285a103b3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AVK - Simple Header &amp; Footer.dotx</Template>
  <TotalTime>1</TotalTime>
  <Pages>1</Pages>
  <Words>64</Words>
  <Characters>399</Characters>
  <Application>Microsoft Office Word</Application>
  <DocSecurity>0</DocSecurity>
  <Lines>11</Lines>
  <Paragraphs>5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Caltabiano</dc:creator>
  <cp:keywords/>
  <dc:description/>
  <cp:lastModifiedBy>India Roberts | AVK</cp:lastModifiedBy>
  <cp:revision>2</cp:revision>
  <dcterms:created xsi:type="dcterms:W3CDTF">2026-01-27T17:05:00Z</dcterms:created>
  <dcterms:modified xsi:type="dcterms:W3CDTF">2026-01-27T17:05:00Z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0x010100C5F41B3E693F1846B0487D75DA61E278</vt:lpwstr>
  </property>
  <property fmtid="{D5CDD505-2E9C-101B-9397-08002B2CF9AE}" pid="3" name="_dlc_DocIdItemGuid">
    <vt:lpwstr>11c5ff08-fe74-4ae5-b9a8-973b9d78e9b1</vt:lpwstr>
  </property>
</Properties>
</file>